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77B9C" w:rsidRPr="00774337" w:rsidTr="00476DD6">
        <w:tc>
          <w:tcPr>
            <w:tcW w:w="9322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692FA2" w:rsidRDefault="0036605F" w:rsidP="00692FA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</w:t>
            </w:r>
          </w:p>
          <w:p w:rsidR="00277B9C" w:rsidRPr="00774337" w:rsidRDefault="0036605F" w:rsidP="00692FA2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692FA2" w:rsidRPr="00760019">
              <w:rPr>
                <w:rFonts w:hint="cs"/>
                <w:b/>
                <w:bCs/>
                <w:sz w:val="28"/>
                <w:szCs w:val="28"/>
                <w:rtl/>
              </w:rPr>
              <w:t xml:space="preserve"> قسم: </w:t>
            </w:r>
            <w:r w:rsidR="00692FA2" w:rsidRPr="00760019">
              <w:rPr>
                <w:b/>
                <w:bCs/>
                <w:sz w:val="28"/>
                <w:szCs w:val="28"/>
                <w:rtl/>
                <w:lang w:val="en-US"/>
              </w:rPr>
              <w:t>بيولوجيا</w:t>
            </w:r>
            <w:r w:rsidR="00692FA2" w:rsidRPr="00760019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92FA2" w:rsidRPr="00760019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و فيزيولوجيا الحيوان</w:t>
            </w:r>
          </w:p>
        </w:tc>
      </w:tr>
    </w:tbl>
    <w:p w:rsidR="00595FC4" w:rsidRDefault="00595FC4" w:rsidP="00DB1B06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9B73C9" w:rsidRPr="00774337" w:rsidTr="00476DD6">
        <w:tc>
          <w:tcPr>
            <w:tcW w:w="932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476DD6" w:rsidTr="00476DD6">
        <w:tc>
          <w:tcPr>
            <w:tcW w:w="9322" w:type="dxa"/>
          </w:tcPr>
          <w:p w:rsidR="009B73C9" w:rsidRPr="00476DD6" w:rsidRDefault="00692FA2" w:rsidP="00692FA2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76DD6">
              <w:rPr>
                <w:b/>
                <w:bCs/>
                <w:sz w:val="28"/>
                <w:szCs w:val="28"/>
                <w:rtl/>
                <w:lang w:val="en-US"/>
              </w:rPr>
              <w:t>الأمراض المشتركة بين الإنسان و الحيوان</w:t>
            </w:r>
          </w:p>
        </w:tc>
      </w:tr>
    </w:tbl>
    <w:p w:rsidR="009B73C9" w:rsidRPr="00476DD6" w:rsidRDefault="009B73C9" w:rsidP="00DB1B06">
      <w:pPr>
        <w:rPr>
          <w:b/>
          <w:bCs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1247"/>
      </w:tblGrid>
      <w:tr w:rsidR="008A5F23" w:rsidRPr="00774337" w:rsidTr="00476DD6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0511E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  <w:lang w:val="en-US"/>
              </w:rPr>
              <w:t xml:space="preserve">ا. بونشادة مصطفى </w:t>
            </w:r>
          </w:p>
        </w:tc>
        <w:tc>
          <w:tcPr>
            <w:tcW w:w="5216" w:type="dxa"/>
            <w:gridSpan w:val="4"/>
            <w:shd w:val="clear" w:color="auto" w:fill="F2F2F2"/>
            <w:vAlign w:val="center"/>
          </w:tcPr>
          <w:p w:rsidR="00770375" w:rsidRPr="00774337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</w:tc>
      </w:tr>
      <w:tr w:rsidR="008A5F23" w:rsidRPr="00774337" w:rsidTr="00476DD6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5216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825847" w:rsidRPr="00774337" w:rsidTr="00476DD6">
        <w:tc>
          <w:tcPr>
            <w:tcW w:w="1519" w:type="dxa"/>
            <w:shd w:val="clear" w:color="auto" w:fill="F2F2F2"/>
          </w:tcPr>
          <w:p w:rsidR="00825847" w:rsidRPr="00774337" w:rsidRDefault="00825847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:rsidR="00825847" w:rsidRPr="00774337" w:rsidRDefault="00825847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hyperlink r:id="rId6" w:history="1">
              <w:r w:rsidRPr="006228EE">
                <w:rPr>
                  <w:rStyle w:val="Lienhypertexte"/>
                  <w:sz w:val="16"/>
                  <w:szCs w:val="16"/>
                </w:rPr>
                <w:t>bounechadam@yahoo.fr</w:t>
              </w:r>
            </w:hyperlink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33" w:type="dxa"/>
            <w:shd w:val="clear" w:color="auto" w:fill="F2F2F2"/>
          </w:tcPr>
          <w:p w:rsidR="00825847" w:rsidRPr="00774337" w:rsidRDefault="00825847" w:rsidP="00155901">
            <w:pPr>
              <w:spacing w:after="0" w:line="240" w:lineRule="auto"/>
            </w:pPr>
            <w:r w:rsidRPr="00774337">
              <w:t xml:space="preserve">    </w:t>
            </w:r>
          </w:p>
        </w:tc>
        <w:tc>
          <w:tcPr>
            <w:tcW w:w="1544" w:type="dxa"/>
          </w:tcPr>
          <w:p w:rsidR="00825847" w:rsidRPr="00774337" w:rsidRDefault="00825847" w:rsidP="00DD61E3">
            <w:pPr>
              <w:spacing w:after="0" w:line="240" w:lineRule="auto"/>
              <w:jc w:val="right"/>
            </w:pPr>
            <w:r>
              <w:rPr>
                <w:rtl/>
              </w:rPr>
              <w:t>11</w:t>
            </w:r>
            <w:r>
              <w:rPr>
                <w:rtl/>
                <w:lang w:val="en-US"/>
              </w:rPr>
              <w:t xml:space="preserve"> س</w:t>
            </w:r>
            <w:r>
              <w:rPr>
                <w:rFonts w:hint="cs"/>
                <w:rtl/>
                <w:lang w:val="en-US"/>
              </w:rPr>
              <w:t>- 12سا 30</w:t>
            </w:r>
          </w:p>
        </w:tc>
        <w:tc>
          <w:tcPr>
            <w:tcW w:w="992" w:type="dxa"/>
            <w:shd w:val="clear" w:color="auto" w:fill="F2F2F2"/>
          </w:tcPr>
          <w:p w:rsidR="00825847" w:rsidRPr="00774337" w:rsidRDefault="00825847" w:rsidP="00DD61E3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tl/>
                <w:lang w:val="en-US"/>
              </w:rPr>
              <w:t xml:space="preserve">الأحد </w:t>
            </w:r>
            <w:r w:rsidRPr="00774337">
              <w:t xml:space="preserve">                 </w:t>
            </w:r>
          </w:p>
        </w:tc>
        <w:tc>
          <w:tcPr>
            <w:tcW w:w="1247" w:type="dxa"/>
          </w:tcPr>
          <w:p w:rsidR="00825847" w:rsidRPr="00774337" w:rsidRDefault="00825847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825847" w:rsidRPr="00774337" w:rsidTr="00476DD6">
        <w:tc>
          <w:tcPr>
            <w:tcW w:w="1519" w:type="dxa"/>
            <w:shd w:val="clear" w:color="auto" w:fill="F2F2F2"/>
          </w:tcPr>
          <w:p w:rsidR="00825847" w:rsidRPr="00774337" w:rsidRDefault="00825847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825847" w:rsidRPr="00774337" w:rsidRDefault="00825847" w:rsidP="00774337">
            <w:pPr>
              <w:spacing w:after="0" w:line="240" w:lineRule="auto"/>
            </w:pPr>
            <w:r>
              <w:t>0771384202</w:t>
            </w:r>
          </w:p>
        </w:tc>
        <w:tc>
          <w:tcPr>
            <w:tcW w:w="1433" w:type="dxa"/>
            <w:shd w:val="clear" w:color="auto" w:fill="F2F2F2"/>
          </w:tcPr>
          <w:p w:rsidR="00825847" w:rsidRPr="00774337" w:rsidRDefault="00825847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825847" w:rsidRPr="00774337" w:rsidRDefault="00825847" w:rsidP="00DD61E3">
            <w:pPr>
              <w:spacing w:after="0" w:line="240" w:lineRule="auto"/>
            </w:pPr>
            <w:r>
              <w:rPr>
                <w:rtl/>
              </w:rPr>
              <w:t>11</w:t>
            </w:r>
            <w:r>
              <w:rPr>
                <w:rtl/>
                <w:lang w:val="en-US"/>
              </w:rPr>
              <w:t xml:space="preserve"> س</w:t>
            </w:r>
            <w:r>
              <w:rPr>
                <w:rFonts w:hint="cs"/>
                <w:rtl/>
                <w:lang w:val="en-US"/>
              </w:rPr>
              <w:t>- 12سا 30</w:t>
            </w:r>
          </w:p>
        </w:tc>
        <w:tc>
          <w:tcPr>
            <w:tcW w:w="992" w:type="dxa"/>
            <w:shd w:val="clear" w:color="auto" w:fill="F2F2F2"/>
          </w:tcPr>
          <w:p w:rsidR="00825847" w:rsidRPr="00774337" w:rsidRDefault="00825847" w:rsidP="00DD61E3">
            <w:pPr>
              <w:spacing w:after="0" w:line="240" w:lineRule="auto"/>
              <w:jc w:val="right"/>
            </w:pPr>
            <w:r>
              <w:rPr>
                <w:rtl/>
                <w:lang w:val="en-US"/>
              </w:rPr>
              <w:t>الاثنين</w:t>
            </w:r>
          </w:p>
        </w:tc>
        <w:tc>
          <w:tcPr>
            <w:tcW w:w="1247" w:type="dxa"/>
          </w:tcPr>
          <w:p w:rsidR="00825847" w:rsidRPr="00774337" w:rsidRDefault="00825847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476DD6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A332DF" w:rsidRPr="00774337" w:rsidRDefault="004F77EE" w:rsidP="00774337">
            <w:pPr>
              <w:spacing w:after="0" w:line="240" w:lineRule="auto"/>
            </w:pPr>
            <w:r>
              <w:t>‘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</w:p>
        </w:tc>
        <w:tc>
          <w:tcPr>
            <w:tcW w:w="1247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476DD6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4F77EE" w:rsidP="00774337">
            <w:pPr>
              <w:spacing w:after="0" w:line="240" w:lineRule="auto"/>
            </w:pPr>
            <w:r>
              <w:t>-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:rsidR="00A332DF" w:rsidRPr="00774337" w:rsidRDefault="004B7088" w:rsidP="00155901">
            <w:pPr>
              <w:spacing w:after="0" w:line="240" w:lineRule="auto"/>
              <w:jc w:val="right"/>
            </w:pPr>
            <w:r>
              <w:t>A19</w:t>
            </w:r>
            <w:r w:rsidR="00A332DF"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A2B89" w:rsidP="00C4769E">
            <w:pPr>
              <w:spacing w:after="0" w:line="240" w:lineRule="auto"/>
              <w:jc w:val="right"/>
            </w:pPr>
            <w:r>
              <w:t xml:space="preserve"> SNV</w:t>
            </w:r>
            <w:r w:rsidR="00A332DF" w:rsidRPr="00774337">
              <w:t xml:space="preserve">                                  </w:t>
            </w:r>
          </w:p>
        </w:tc>
        <w:tc>
          <w:tcPr>
            <w:tcW w:w="1247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825847" w:rsidRPr="00774337" w:rsidTr="00774337">
        <w:tc>
          <w:tcPr>
            <w:tcW w:w="1295" w:type="pct"/>
          </w:tcPr>
          <w:p w:rsidR="00825847" w:rsidRPr="00774337" w:rsidRDefault="00825847" w:rsidP="00DD61E3">
            <w:pPr>
              <w:bidi/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Pr="00774337">
              <w:instrText xml:space="preserve"> FORMTEXT </w:instrText>
            </w:r>
            <w:r w:rsidR="00017353">
              <w:fldChar w:fldCharType="separate"/>
            </w:r>
            <w:r w:rsidRPr="00774337">
              <w:fldChar w:fldCharType="end"/>
            </w:r>
            <w:bookmarkEnd w:id="1"/>
            <w:r>
              <w:rPr>
                <w:rtl/>
                <w:lang w:val="en-US"/>
              </w:rPr>
              <w:t>جرار ناصر</w:t>
            </w:r>
          </w:p>
        </w:tc>
        <w:tc>
          <w:tcPr>
            <w:tcW w:w="892" w:type="pct"/>
          </w:tcPr>
          <w:p w:rsidR="00825847" w:rsidRPr="00774337" w:rsidRDefault="00825847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825847" w:rsidRPr="00774337" w:rsidRDefault="00825847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</w:tr>
      <w:tr w:rsidR="00825847" w:rsidRPr="00774337" w:rsidTr="00774337">
        <w:tc>
          <w:tcPr>
            <w:tcW w:w="1295" w:type="pct"/>
          </w:tcPr>
          <w:p w:rsidR="00825847" w:rsidRPr="00774337" w:rsidRDefault="00825847" w:rsidP="00DD61E3">
            <w:pPr>
              <w:bidi/>
              <w:spacing w:after="0" w:line="240" w:lineRule="auto"/>
            </w:pPr>
            <w:r>
              <w:rPr>
                <w:rtl/>
                <w:lang w:val="en-US"/>
              </w:rPr>
              <w:t>كفوس بسمة</w:t>
            </w:r>
          </w:p>
        </w:tc>
        <w:tc>
          <w:tcPr>
            <w:tcW w:w="892" w:type="pct"/>
          </w:tcPr>
          <w:p w:rsidR="00825847" w:rsidRPr="00774337" w:rsidRDefault="00825847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825847" w:rsidRPr="00774337" w:rsidRDefault="00825847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633"/>
      </w:tblGrid>
      <w:tr w:rsidR="00950DB8" w:rsidRPr="00774337" w:rsidTr="00476DD6">
        <w:tc>
          <w:tcPr>
            <w:tcW w:w="918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وصف المحاضرات</w:t>
            </w:r>
          </w:p>
        </w:tc>
      </w:tr>
      <w:tr w:rsidR="00E27395" w:rsidRPr="00774337" w:rsidTr="00476DD6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633" w:type="dxa"/>
          </w:tcPr>
          <w:p w:rsidR="0042399D" w:rsidRPr="00774337" w:rsidRDefault="00825847" w:rsidP="00825847">
            <w:pPr>
              <w:bidi/>
              <w:spacing w:after="0" w:line="240" w:lineRule="auto"/>
            </w:pPr>
            <w:r>
              <w:rPr>
                <w:rtl/>
                <w:lang w:val="en-US"/>
              </w:rPr>
              <w:t>تحصيل الطلبة على معرفة اهم الطفيليات التي يشترك فيها الإنسان و الحيوان من الجانب التصنيفي و البيولوجي و التشخيصي و</w:t>
            </w:r>
            <w:r>
              <w:rPr>
                <w:rFonts w:hint="cs"/>
                <w:rtl/>
                <w:lang w:val="en-US"/>
              </w:rPr>
              <w:t xml:space="preserve">  العوامل  التي تساهم في تواجد و انتشار مثل هذه الأمراض و</w:t>
            </w:r>
            <w:r>
              <w:rPr>
                <w:rtl/>
                <w:lang w:val="en-US"/>
              </w:rPr>
              <w:t xml:space="preserve"> الطرق الوقاية منها .</w:t>
            </w:r>
          </w:p>
        </w:tc>
      </w:tr>
      <w:tr w:rsidR="00E27395" w:rsidRPr="00774337" w:rsidTr="00476DD6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633" w:type="dxa"/>
          </w:tcPr>
          <w:p w:rsidR="0042399D" w:rsidRPr="00774337" w:rsidRDefault="00692FA2" w:rsidP="00774337">
            <w:pPr>
              <w:spacing w:after="0" w:line="240" w:lineRule="auto"/>
            </w:pPr>
            <w:r>
              <w:t>UEF</w:t>
            </w:r>
          </w:p>
        </w:tc>
      </w:tr>
      <w:tr w:rsidR="00E27395" w:rsidRPr="00774337" w:rsidTr="00476DD6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633" w:type="dxa"/>
          </w:tcPr>
          <w:p w:rsidR="0042399D" w:rsidRDefault="00692FA2" w:rsidP="00692FA2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 </w:t>
            </w:r>
            <w:r w:rsidRPr="00CF74BB">
              <w:rPr>
                <w:rFonts w:hint="cs"/>
                <w:b/>
                <w:bCs/>
                <w:rtl/>
                <w:lang w:bidi="ar-DZ"/>
              </w:rPr>
              <w:t>هقدمة</w:t>
            </w:r>
          </w:p>
          <w:p w:rsidR="00692FA2" w:rsidRPr="00CF74BB" w:rsidRDefault="00692FA2" w:rsidP="00CF74BB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 w:rsidRPr="00CF74BB">
              <w:rPr>
                <w:rFonts w:hint="cs"/>
                <w:b/>
                <w:bCs/>
                <w:rtl/>
                <w:lang w:bidi="ar-DZ"/>
              </w:rPr>
              <w:t>الجزء الأول</w:t>
            </w:r>
          </w:p>
          <w:p w:rsidR="00692FA2" w:rsidRDefault="00692FA2" w:rsidP="00692FA2">
            <w:pPr>
              <w:bidi/>
              <w:spacing w:after="0" w:line="240" w:lineRule="auto"/>
              <w:rPr>
                <w:rtl/>
                <w:lang w:val="en-US"/>
              </w:rPr>
            </w:pPr>
            <w:r w:rsidRPr="00692FA2">
              <w:rPr>
                <w:rFonts w:hint="cs"/>
                <w:rtl/>
                <w:lang w:bidi="ar-DZ"/>
              </w:rPr>
              <w:t xml:space="preserve">الفصل الأول:  عموميات عن </w:t>
            </w:r>
            <w:r w:rsidRPr="00692FA2">
              <w:rPr>
                <w:rtl/>
                <w:lang w:val="en-US"/>
              </w:rPr>
              <w:t>الأمراض المشتركة بين الإنسان و الحيوان</w:t>
            </w:r>
          </w:p>
          <w:p w:rsidR="00CF74BB" w:rsidRDefault="00692FA2" w:rsidP="00CF74BB">
            <w:pPr>
              <w:bidi/>
              <w:spacing w:after="0" w:line="240" w:lineRule="auto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>الفصل الثاني</w:t>
            </w:r>
            <w:r w:rsidR="00CF74BB">
              <w:rPr>
                <w:rFonts w:hint="cs"/>
                <w:rtl/>
                <w:lang w:val="en-US"/>
              </w:rPr>
              <w:t>: العوامل المساهمة في ظهور</w:t>
            </w:r>
            <w:r w:rsidR="00CF74BB" w:rsidRPr="00692FA2">
              <w:rPr>
                <w:rtl/>
                <w:lang w:val="en-US"/>
              </w:rPr>
              <w:t>الأمراض المشتركة بين الإنسان و الحيوان</w:t>
            </w:r>
          </w:p>
          <w:p w:rsidR="00CF74BB" w:rsidRDefault="00CF74BB" w:rsidP="00CF74BB">
            <w:pPr>
              <w:bidi/>
              <w:spacing w:after="0" w:line="240" w:lineRule="auto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الفصل الثالث:  المرقبة و المكافحة ضد </w:t>
            </w:r>
            <w:r w:rsidRPr="00692FA2">
              <w:rPr>
                <w:rtl/>
                <w:lang w:val="en-US"/>
              </w:rPr>
              <w:t>الأمراض المشتركة بين الإنسان و الحيوان</w:t>
            </w:r>
          </w:p>
          <w:p w:rsidR="00CF74BB" w:rsidRDefault="00CF74BB" w:rsidP="00CF74BB">
            <w:pPr>
              <w:bidi/>
              <w:spacing w:after="0" w:line="240" w:lineRule="auto"/>
              <w:jc w:val="center"/>
              <w:rPr>
                <w:rtl/>
                <w:lang w:val="en-US"/>
              </w:rPr>
            </w:pPr>
            <w:r w:rsidRPr="00CF74BB">
              <w:rPr>
                <w:rFonts w:hint="cs"/>
                <w:b/>
                <w:bCs/>
                <w:rtl/>
                <w:lang w:bidi="ar-DZ"/>
              </w:rPr>
              <w:t xml:space="preserve">الجزء </w:t>
            </w:r>
            <w:r>
              <w:rPr>
                <w:rFonts w:hint="cs"/>
                <w:b/>
                <w:bCs/>
                <w:rtl/>
                <w:lang w:bidi="ar-DZ"/>
              </w:rPr>
              <w:t>الثاني</w:t>
            </w:r>
          </w:p>
          <w:p w:rsidR="00692FA2" w:rsidRDefault="00CF74BB" w:rsidP="00CF74BB">
            <w:pPr>
              <w:bidi/>
              <w:spacing w:after="0" w:line="240" w:lineRule="auto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الفصل الأول: دراسة اهم  </w:t>
            </w:r>
            <w:r w:rsidRPr="00692FA2">
              <w:rPr>
                <w:rtl/>
                <w:lang w:val="en-US"/>
              </w:rPr>
              <w:t>الأمراض المشتركة بين الإنسان و الحيوان</w:t>
            </w:r>
          </w:p>
          <w:p w:rsidR="00CF74BB" w:rsidRDefault="00CF74BB" w:rsidP="00CF74BB">
            <w:pPr>
              <w:bidi/>
              <w:spacing w:after="0" w:line="240" w:lineRule="auto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الفصل الثاني: حوصلة عامة عن </w:t>
            </w:r>
            <w:r w:rsidRPr="00692FA2">
              <w:rPr>
                <w:rtl/>
                <w:lang w:val="en-US"/>
              </w:rPr>
              <w:t>الأمراض المشتركة بين الإنسان و الحيوان</w:t>
            </w:r>
          </w:p>
          <w:p w:rsidR="00CF74BB" w:rsidRPr="00CF74BB" w:rsidRDefault="00CF74BB" w:rsidP="00CF74BB">
            <w:pPr>
              <w:bidi/>
              <w:spacing w:after="0" w:line="240" w:lineRule="auto"/>
              <w:rPr>
                <w:sz w:val="16"/>
                <w:szCs w:val="16"/>
                <w:rtl/>
                <w:lang w:val="en-US"/>
              </w:rPr>
            </w:pPr>
          </w:p>
          <w:p w:rsidR="00CF74BB" w:rsidRPr="00692FA2" w:rsidRDefault="00CF74BB" w:rsidP="00C722BB">
            <w:pPr>
              <w:bidi/>
              <w:spacing w:after="0" w:line="240" w:lineRule="auto"/>
              <w:rPr>
                <w:rtl/>
                <w:lang w:bidi="ar-DZ"/>
              </w:rPr>
            </w:pPr>
            <w:r w:rsidRPr="00CF74BB">
              <w:rPr>
                <w:rFonts w:hint="cs"/>
                <w:b/>
                <w:bCs/>
                <w:rtl/>
                <w:lang w:val="en-US"/>
              </w:rPr>
              <w:t>خأتمة</w:t>
            </w:r>
            <w:r w:rsidR="00C722BB">
              <w:rPr>
                <w:rFonts w:hint="cs"/>
                <w:b/>
                <w:bCs/>
                <w:rtl/>
                <w:lang w:val="en-US"/>
              </w:rPr>
              <w:t xml:space="preserve">: </w:t>
            </w:r>
            <w:r w:rsidR="00C722BB" w:rsidRPr="00C722BB">
              <w:rPr>
                <w:rFonts w:hint="cs"/>
                <w:rtl/>
                <w:lang w:val="en-US"/>
              </w:rPr>
              <w:t>"صحة واحدة"</w:t>
            </w:r>
          </w:p>
        </w:tc>
      </w:tr>
      <w:tr w:rsidR="00E27395" w:rsidRPr="00774337" w:rsidTr="00476DD6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633" w:type="dxa"/>
          </w:tcPr>
          <w:p w:rsidR="0042399D" w:rsidRPr="00774337" w:rsidRDefault="003C7D42" w:rsidP="00774337">
            <w:pPr>
              <w:spacing w:after="0" w:line="240" w:lineRule="auto"/>
            </w:pPr>
            <w:r>
              <w:t>10</w:t>
            </w:r>
          </w:p>
        </w:tc>
      </w:tr>
      <w:tr w:rsidR="00E27395" w:rsidRPr="00774337" w:rsidTr="00476DD6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633" w:type="dxa"/>
          </w:tcPr>
          <w:p w:rsidR="0042399D" w:rsidRPr="00774337" w:rsidRDefault="003C7D42" w:rsidP="00774337">
            <w:pPr>
              <w:spacing w:after="0" w:line="240" w:lineRule="auto"/>
            </w:pPr>
            <w:r>
              <w:t>4</w:t>
            </w:r>
          </w:p>
        </w:tc>
      </w:tr>
      <w:tr w:rsidR="00E27395" w:rsidRPr="00774337" w:rsidTr="00476DD6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633" w:type="dxa"/>
          </w:tcPr>
          <w:p w:rsidR="0042399D" w:rsidRPr="00774337" w:rsidRDefault="00825847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المعدل</w:t>
            </w:r>
          </w:p>
        </w:tc>
      </w:tr>
      <w:tr w:rsidR="00E27395" w:rsidRPr="00774337" w:rsidTr="00476DD6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633" w:type="dxa"/>
          </w:tcPr>
          <w:p w:rsidR="0042399D" w:rsidRPr="00774337" w:rsidRDefault="00825847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المعدل</w:t>
            </w:r>
          </w:p>
        </w:tc>
      </w:tr>
      <w:tr w:rsidR="00825847" w:rsidRPr="00774337" w:rsidTr="00476DD6">
        <w:tc>
          <w:tcPr>
            <w:tcW w:w="2547" w:type="dxa"/>
            <w:shd w:val="clear" w:color="auto" w:fill="F2F2F2"/>
          </w:tcPr>
          <w:p w:rsidR="00825847" w:rsidRPr="00774337" w:rsidRDefault="00825847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633" w:type="dxa"/>
          </w:tcPr>
          <w:p w:rsidR="00825847" w:rsidRPr="00774337" w:rsidRDefault="00825847" w:rsidP="003C7D42">
            <w:pPr>
              <w:spacing w:after="0" w:line="240" w:lineRule="auto"/>
            </w:pPr>
            <w:r>
              <w:rPr>
                <w:rtl/>
                <w:lang w:val="en-US"/>
              </w:rPr>
              <w:t xml:space="preserve">نقطة الامتحان الكتابي على 20 ×0.6 + معدل </w:t>
            </w:r>
            <w:r w:rsidR="003C7D42">
              <w:rPr>
                <w:rFonts w:hint="cs"/>
                <w:rtl/>
                <w:lang w:val="en-US"/>
              </w:rPr>
              <w:t>ألأ</w:t>
            </w:r>
            <w:r>
              <w:rPr>
                <w:rtl/>
                <w:lang w:val="en-US"/>
              </w:rPr>
              <w:t>عمال التوجيهية على 20 ×0.4</w:t>
            </w:r>
          </w:p>
        </w:tc>
      </w:tr>
      <w:tr w:rsidR="00825847" w:rsidRPr="00774337" w:rsidTr="00476DD6">
        <w:tc>
          <w:tcPr>
            <w:tcW w:w="2547" w:type="dxa"/>
            <w:shd w:val="clear" w:color="auto" w:fill="F2F2F2"/>
          </w:tcPr>
          <w:p w:rsidR="00825847" w:rsidRPr="00774337" w:rsidRDefault="00825847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633" w:type="dxa"/>
          </w:tcPr>
          <w:p w:rsidR="00825847" w:rsidRPr="00774337" w:rsidRDefault="00825847" w:rsidP="00DD61E3">
            <w:pPr>
              <w:spacing w:after="0" w:line="240" w:lineRule="auto"/>
            </w:pPr>
            <w:r>
              <w:rPr>
                <w:rtl/>
              </w:rPr>
              <w:t xml:space="preserve">معرفة </w:t>
            </w:r>
            <w:r>
              <w:rPr>
                <w:rtl/>
                <w:lang w:val="en-US"/>
              </w:rPr>
              <w:t xml:space="preserve">شاملة لاهم العوامل الممرضة ، القدرة على </w:t>
            </w:r>
            <w:r>
              <w:rPr>
                <w:rtl/>
              </w:rPr>
              <w:t>تشخيصها</w:t>
            </w:r>
            <w:r>
              <w:rPr>
                <w:rtl/>
                <w:lang w:val="en-US"/>
              </w:rPr>
              <w:t xml:space="preserve"> و الوقاية منها</w:t>
            </w:r>
          </w:p>
        </w:tc>
      </w:tr>
    </w:tbl>
    <w:p w:rsidR="00950DB8" w:rsidRDefault="00950DB8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EB314C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الأثنين</w:t>
            </w:r>
          </w:p>
        </w:tc>
        <w:tc>
          <w:tcPr>
            <w:tcW w:w="988" w:type="dxa"/>
          </w:tcPr>
          <w:p w:rsidR="006B258A" w:rsidRPr="00774337" w:rsidRDefault="00EB314C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847" w:type="dxa"/>
          </w:tcPr>
          <w:p w:rsidR="006B258A" w:rsidRPr="00774337" w:rsidRDefault="00EB314C" w:rsidP="00EB314C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1سا و 30 د</w:t>
            </w:r>
          </w:p>
        </w:tc>
        <w:tc>
          <w:tcPr>
            <w:tcW w:w="1120" w:type="dxa"/>
          </w:tcPr>
          <w:p w:rsidR="00595FC4" w:rsidRPr="00774337" w:rsidRDefault="00EB314C" w:rsidP="00E27395">
            <w:pPr>
              <w:spacing w:after="0" w:line="240" w:lineRule="auto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6B258A" w:rsidRPr="00774337" w:rsidRDefault="00EB314C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6B258A" w:rsidRPr="00774337" w:rsidRDefault="00EB314C" w:rsidP="00774337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28" w:type="dxa"/>
          </w:tcPr>
          <w:p w:rsidR="006B258A" w:rsidRPr="00A332DF" w:rsidRDefault="00EB314C" w:rsidP="00E27395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4 ايام بعد الإمتحان</w:t>
            </w:r>
          </w:p>
        </w:tc>
        <w:tc>
          <w:tcPr>
            <w:tcW w:w="1158" w:type="dxa"/>
          </w:tcPr>
          <w:p w:rsidR="006B258A" w:rsidRPr="00774337" w:rsidRDefault="00EB314C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.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76DD6" w:rsidRPr="00774337" w:rsidTr="00774337">
        <w:tc>
          <w:tcPr>
            <w:tcW w:w="2122" w:type="dxa"/>
            <w:shd w:val="clear" w:color="auto" w:fill="F2F2F2"/>
          </w:tcPr>
          <w:p w:rsidR="00476DD6" w:rsidRPr="00774337" w:rsidRDefault="00476DD6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76DD6" w:rsidRPr="00774337" w:rsidRDefault="00476DD6" w:rsidP="00DD61E3">
            <w:pPr>
              <w:spacing w:after="0" w:line="240" w:lineRule="auto"/>
            </w:pPr>
            <w:r>
              <w:t>UFASétif1</w:t>
            </w:r>
          </w:p>
        </w:tc>
      </w:tr>
      <w:tr w:rsidR="00476DD6" w:rsidRPr="00774337" w:rsidTr="00774337">
        <w:tc>
          <w:tcPr>
            <w:tcW w:w="2122" w:type="dxa"/>
            <w:shd w:val="clear" w:color="auto" w:fill="F2F2F2"/>
          </w:tcPr>
          <w:p w:rsidR="00476DD6" w:rsidRPr="00774337" w:rsidRDefault="00476DD6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476DD6" w:rsidRPr="00774337" w:rsidRDefault="00476DD6" w:rsidP="00DD61E3">
            <w:pPr>
              <w:spacing w:after="0" w:line="240" w:lineRule="auto"/>
            </w:pPr>
            <w:r>
              <w:t>https //snv-courses.univ.setif.dz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476DD6" w:rsidRDefault="00476DD6" w:rsidP="00476DD6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-ANOFEL (2014). Ascaridiose. Association Française des Enseignants de Parasitologie et Mycologie</w:t>
            </w:r>
          </w:p>
          <w:p w:rsidR="00476DD6" w:rsidRDefault="00476DD6" w:rsidP="00476DD6">
            <w:pPr>
              <w:spacing w:after="0" w:line="240" w:lineRule="auto"/>
            </w:pPr>
            <w:r>
              <w:t>- Cours de Parasitologie générale sous forme PDF et PPT en français et en Anglais  (M. Bounechada  et Ayadi O. UFASETIF1)</w:t>
            </w:r>
          </w:p>
          <w:p w:rsidR="00476DD6" w:rsidRDefault="00476DD6" w:rsidP="00476DD6">
            <w:pPr>
              <w:spacing w:after="0" w:line="240" w:lineRule="auto"/>
            </w:pPr>
            <w:r>
              <w:t>- PARASITOLOGIE générale  ( Bakki A. C. OPU, Alger) en Arabe</w:t>
            </w:r>
          </w:p>
          <w:p w:rsidR="00476DD6" w:rsidRDefault="00476DD6" w:rsidP="00476DD6">
            <w:pPr>
              <w:spacing w:after="0" w:line="240" w:lineRule="auto"/>
            </w:pPr>
            <w:r>
              <w:t>-  Cours de parasitologie.  Fred  R. Opperdoes.  Univ. Catholique de Louvain. Belgique</w:t>
            </w:r>
          </w:p>
          <w:p w:rsidR="00606FA1" w:rsidRPr="00774337" w:rsidRDefault="00476DD6" w:rsidP="00476DD6">
            <w:pPr>
              <w:spacing w:after="0" w:line="240" w:lineRule="auto"/>
            </w:pPr>
            <w:r>
              <w:t>- Cours zoonoses sous forme PDF et PPT (M.Bounechada UFASETIF1)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606FA1" w:rsidRPr="00774337" w:rsidRDefault="00476DD6" w:rsidP="00476DD6">
            <w:pPr>
              <w:spacing w:after="0" w:line="240" w:lineRule="auto"/>
            </w:pPr>
            <w:r>
              <w:rPr>
                <w:rFonts w:hint="cs"/>
                <w:rtl/>
              </w:rPr>
              <w:t>-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606FA1" w:rsidRPr="00774337" w:rsidRDefault="00476DD6" w:rsidP="00476DD6">
            <w:pPr>
              <w:spacing w:after="0" w:line="240" w:lineRule="auto"/>
            </w:pPr>
            <w:r>
              <w:rPr>
                <w:rFonts w:hint="cs"/>
                <w:rtl/>
              </w:rPr>
              <w:t>-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:rsidR="00606FA1" w:rsidRPr="00774337" w:rsidRDefault="00476DD6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-</w:t>
            </w:r>
          </w:p>
        </w:tc>
      </w:tr>
    </w:tbl>
    <w:p w:rsidR="00D144DB" w:rsidRDefault="00D144DB" w:rsidP="00D144DB"/>
    <w:p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lastRenderedPageBreak/>
              <w:t xml:space="preserve">افافق </w:t>
            </w:r>
          </w:p>
        </w:tc>
      </w:tr>
      <w:tr w:rsidR="004923C2" w:rsidRPr="00774337" w:rsidTr="00774337">
        <w:tc>
          <w:tcPr>
            <w:tcW w:w="2689" w:type="dxa"/>
            <w:vAlign w:val="center"/>
          </w:tcPr>
          <w:p w:rsidR="004923C2" w:rsidRPr="009862F5" w:rsidRDefault="004923C2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 الطلاب  المشاركة-إشراك</w:t>
            </w:r>
            <w:r w:rsidRPr="009862F5">
              <w:t xml:space="preserve"> </w:t>
            </w:r>
          </w:p>
        </w:tc>
        <w:tc>
          <w:tcPr>
            <w:tcW w:w="6371" w:type="dxa"/>
          </w:tcPr>
          <w:p w:rsidR="004923C2" w:rsidRPr="00774337" w:rsidRDefault="004923C2" w:rsidP="003C7D42">
            <w:pPr>
              <w:bidi/>
              <w:spacing w:after="0" w:line="240" w:lineRule="auto"/>
            </w:pPr>
            <w:r>
              <w:rPr>
                <w:rtl/>
                <w:lang w:val="en-US"/>
              </w:rPr>
              <w:t>.</w:t>
            </w:r>
            <w:r w:rsidR="003C7D42">
              <w:rPr>
                <w:rtl/>
                <w:lang w:val="en-US"/>
              </w:rPr>
              <w:t xml:space="preserve"> معرفة اهم الطفيليات التي يشترك فيها الإنسان و الحيوان من الجانب التصنيفي و البيولوجي و التشخيصي و</w:t>
            </w:r>
            <w:r w:rsidR="003C7D42">
              <w:rPr>
                <w:rFonts w:hint="cs"/>
                <w:rtl/>
                <w:lang w:val="en-US"/>
              </w:rPr>
              <w:t xml:space="preserve">  العوامل  التي تساهم في تواجد و انتشار مثل هذه الأمراض و</w:t>
            </w:r>
            <w:r w:rsidR="003C7D42">
              <w:rPr>
                <w:rtl/>
                <w:lang w:val="en-US"/>
              </w:rPr>
              <w:t xml:space="preserve"> الطرق الوقاية منها</w:t>
            </w:r>
            <w:r w:rsidR="003C7D42" w:rsidRPr="00774337">
              <w:t xml:space="preserve"> </w:t>
            </w:r>
          </w:p>
        </w:tc>
      </w:tr>
      <w:tr w:rsidR="004923C2" w:rsidRPr="00774337" w:rsidTr="00774337">
        <w:tc>
          <w:tcPr>
            <w:tcW w:w="2689" w:type="dxa"/>
            <w:vAlign w:val="center"/>
          </w:tcPr>
          <w:p w:rsidR="004923C2" w:rsidRPr="009862F5" w:rsidRDefault="004923C2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4923C2" w:rsidRPr="00476DD6" w:rsidRDefault="005C5203" w:rsidP="00476DD6">
            <w:pPr>
              <w:pStyle w:val="PrformatHTML"/>
              <w:shd w:val="clear" w:color="auto" w:fill="F8F9FA"/>
              <w:bidi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  <w:lang w:val="en-US"/>
              </w:rPr>
              <w:t>تحصيل الطلبة على معرفة</w:t>
            </w:r>
            <w:r w:rsidR="00476DD6" w:rsidRPr="00476DD6">
              <w:rPr>
                <w:rFonts w:asciiTheme="minorBidi" w:hAnsiTheme="minorBidi" w:cstheme="minorBidi"/>
                <w:sz w:val="22"/>
                <w:szCs w:val="22"/>
                <w:rtl/>
                <w:lang w:val="en-US"/>
              </w:rPr>
              <w:t xml:space="preserve"> اهم الطفيليات التي يشترك فيها الإنسان و الحيوان من الجانب التصنيفي و البيولوجي و التشخيصي و  العوامل  التي تساهم في تواجد و انتشار مثل هذه الأمراض و الطرق الوقاية منها</w:t>
            </w:r>
          </w:p>
        </w:tc>
      </w:tr>
    </w:tbl>
    <w:p w:rsidR="00D144DB" w:rsidRDefault="00D144DB" w:rsidP="00D144DB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8"/>
        <w:gridCol w:w="7852"/>
      </w:tblGrid>
      <w:tr w:rsidR="002D07C3" w:rsidRPr="00774337" w:rsidTr="00476DD6">
        <w:tc>
          <w:tcPr>
            <w:tcW w:w="918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5C5203" w:rsidTr="00476DD6">
        <w:tc>
          <w:tcPr>
            <w:tcW w:w="1328" w:type="dxa"/>
          </w:tcPr>
          <w:p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7852" w:type="dxa"/>
          </w:tcPr>
          <w:p w:rsidR="000D1B96" w:rsidRPr="00476DD6" w:rsidRDefault="008B3A4E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</w:rPr>
              <w:t xml:space="preserve">-  </w:t>
            </w:r>
            <w:r w:rsidR="000D1B96" w:rsidRPr="00476DD6">
              <w:rPr>
                <w:rFonts w:asciiTheme="minorHAnsi" w:hAnsiTheme="minorHAnsi" w:cstheme="minorBidi"/>
              </w:rPr>
              <w:t xml:space="preserve">Euzéby J. 2008. Grand Dictionnaire illustré de parasitologie médicale et Vétérinaire. </w:t>
            </w:r>
            <w:r w:rsidR="000D1B96" w:rsidRPr="00476DD6">
              <w:rPr>
                <w:rFonts w:asciiTheme="minorHAnsi" w:hAnsiTheme="minorHAnsi" w:cstheme="minorBidi"/>
                <w:lang w:val="en-US"/>
              </w:rPr>
              <w:t>Tec. et Doc (Editions), 815 p.</w:t>
            </w:r>
          </w:p>
          <w:p w:rsidR="000D1B96" w:rsidRPr="00476DD6" w:rsidRDefault="000D1B9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 xml:space="preserve"> - Kraus, H. 2003 Zoonoses. infectious diseases transmissible from animals to humans- 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 xml:space="preserve">  </w:t>
            </w:r>
            <w:r w:rsidRPr="00476DD6">
              <w:rPr>
                <w:rFonts w:asciiTheme="minorHAnsi" w:hAnsiTheme="minorHAnsi" w:cstheme="minorBidi"/>
                <w:lang w:val="en-US"/>
              </w:rPr>
              <w:t>456 p</w:t>
            </w:r>
          </w:p>
          <w:p w:rsidR="000D1B96" w:rsidRPr="005C5203" w:rsidRDefault="000D1B9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 xml:space="preserve">Shakespeare, M. 2002-  Zoonoses. </w:t>
            </w:r>
            <w:r w:rsidRPr="005C5203">
              <w:rPr>
                <w:rFonts w:asciiTheme="minorHAnsi" w:hAnsiTheme="minorHAnsi" w:cstheme="minorBidi"/>
                <w:lang w:val="en-US"/>
              </w:rPr>
              <w:t xml:space="preserve">Pharmaceutical press. - 285 p. </w:t>
            </w:r>
          </w:p>
          <w:p w:rsidR="000D1B96" w:rsidRPr="00476DD6" w:rsidRDefault="000D1B9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</w:rPr>
              <w:t xml:space="preserve">- Médaille, C. 2002. Vad-mecum des analyses vétérinaires. </w:t>
            </w:r>
            <w:r w:rsidRPr="00476DD6">
              <w:rPr>
                <w:rFonts w:asciiTheme="minorHAnsi" w:hAnsiTheme="minorHAnsi" w:cstheme="minorBidi"/>
                <w:lang w:val="en-US"/>
              </w:rPr>
              <w:t>Edition Med-Cin, 156 p.</w:t>
            </w:r>
          </w:p>
          <w:p w:rsidR="000D1B96" w:rsidRPr="00476DD6" w:rsidRDefault="000D1B9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 xml:space="preserve"> - Stanny Geerts, Vinai Kumar, Jef Brandt. Helminth. 1987. Zoonoses. Springer, 240 </w:t>
            </w:r>
          </w:p>
          <w:p w:rsidR="000D1B96" w:rsidRPr="00476DD6" w:rsidRDefault="000D1B9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>- Zbigniew Pawłowski. 2002. Cestode zoonoses: Echinococcosis and cysticercosis: an emergent and global Ed. IOS, 395 p.</w:t>
            </w:r>
          </w:p>
          <w:p w:rsidR="005F6BBF" w:rsidRPr="00476DD6" w:rsidRDefault="008B3A4E" w:rsidP="00476DD6">
            <w:pPr>
              <w:pStyle w:val="Paragraphedeliste"/>
              <w:numPr>
                <w:ilvl w:val="0"/>
                <w:numId w:val="17"/>
              </w:numPr>
              <w:tabs>
                <w:tab w:val="left" w:pos="440"/>
              </w:tabs>
              <w:spacing w:after="0" w:line="240" w:lineRule="auto"/>
              <w:ind w:left="146" w:firstLine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>Zoonoses and commicable diseases common to man and Animals. Third Ed. Vol.III, Washington , D.C. : PAHO, 2003.</w:t>
            </w:r>
          </w:p>
        </w:tc>
      </w:tr>
      <w:tr w:rsidR="004A3421" w:rsidRPr="00774337" w:rsidTr="00476DD6">
        <w:tc>
          <w:tcPr>
            <w:tcW w:w="1328" w:type="dxa"/>
          </w:tcPr>
          <w:p w:rsidR="004A3421" w:rsidRPr="00774337" w:rsidRDefault="004A3421" w:rsidP="00AE28C0">
            <w:pPr>
              <w:spacing w:after="0" w:line="240" w:lineRule="auto"/>
            </w:pPr>
            <w:r w:rsidRPr="008B3A4E">
              <w:rPr>
                <w:lang w:val="en-US"/>
              </w:rPr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7852" w:type="dxa"/>
          </w:tcPr>
          <w:p w:rsidR="00A35DF0" w:rsidRPr="00476DD6" w:rsidRDefault="00A35DF0" w:rsidP="00476DD6">
            <w:pPr>
              <w:shd w:val="clear" w:color="auto" w:fill="FFFFFF"/>
              <w:spacing w:after="0" w:line="240" w:lineRule="auto"/>
              <w:jc w:val="both"/>
              <w:rPr>
                <w:rFonts w:asciiTheme="minorHAnsi" w:eastAsia="Times New Roman" w:hAnsiTheme="minorHAnsi" w:cstheme="minorBidi"/>
                <w:color w:val="222222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 xml:space="preserve">- </w:t>
            </w:r>
            <w:hyperlink r:id="rId7" w:history="1">
              <w:r w:rsidRPr="00476DD6">
                <w:rPr>
                  <w:rFonts w:asciiTheme="minorHAnsi" w:eastAsia="Times New Roman" w:hAnsiTheme="minorHAnsi" w:cstheme="minorBidi"/>
                  <w:lang w:val="en-US"/>
                </w:rPr>
                <w:t>Phlebotomine sand flies and Leishmania species in a focus of cutaneous leishmaniasis in Algeria</w:t>
              </w:r>
            </w:hyperlink>
            <w:r w:rsidRPr="00476DD6">
              <w:rPr>
                <w:rFonts w:asciiTheme="minorHAnsi" w:eastAsia="Times New Roman" w:hAnsiTheme="minorHAnsi" w:cstheme="minorBidi"/>
                <w:lang w:val="en-US"/>
              </w:rPr>
              <w:t xml:space="preserve">. </w:t>
            </w:r>
            <w:r w:rsidRPr="00476DD6">
              <w:rPr>
                <w:rFonts w:asciiTheme="minorHAnsi" w:eastAsia="Times New Roman" w:hAnsiTheme="minorHAnsi" w:cstheme="minorBidi"/>
                <w:color w:val="777777"/>
                <w:lang w:val="en-US"/>
              </w:rPr>
              <w:t xml:space="preserve"> </w:t>
            </w:r>
            <w:r w:rsidRPr="00476DD6">
              <w:rPr>
                <w:rFonts w:asciiTheme="minorHAnsi" w:eastAsia="Times New Roman" w:hAnsiTheme="minorHAnsi" w:cstheme="minorBidi"/>
                <w:color w:val="222222"/>
                <w:lang w:val="en-US"/>
              </w:rPr>
              <w:t xml:space="preserve">Roumaissa Gherbi, Mustapha Bounechada et al. </w:t>
            </w:r>
            <w:r w:rsidRPr="00476DD6">
              <w:rPr>
                <w:rFonts w:asciiTheme="minorHAnsi" w:eastAsia="Times New Roman" w:hAnsiTheme="minorHAnsi" w:cstheme="minorBidi"/>
                <w:color w:val="777777"/>
                <w:lang w:val="en-US"/>
              </w:rPr>
              <w:t xml:space="preserve"> </w:t>
            </w:r>
            <w:r w:rsidRPr="00476DD6">
              <w:rPr>
                <w:rFonts w:asciiTheme="minorHAnsi" w:eastAsia="Times New Roman" w:hAnsiTheme="minorHAnsi" w:cstheme="minorBidi"/>
                <w:color w:val="222222"/>
                <w:lang w:val="en-US"/>
              </w:rPr>
              <w:t xml:space="preserve">2020; </w:t>
            </w:r>
            <w:r w:rsidRPr="00476DD6">
              <w:rPr>
                <w:rFonts w:asciiTheme="minorHAnsi" w:eastAsia="Times New Roman" w:hAnsiTheme="minorHAnsi" w:cstheme="minorBidi"/>
                <w:color w:val="777777"/>
                <w:lang w:val="en-US"/>
              </w:rPr>
              <w:t>:</w:t>
            </w:r>
            <w:r w:rsidRPr="00476DD6">
              <w:rPr>
                <w:rFonts w:asciiTheme="minorHAnsi" w:eastAsia="Times New Roman" w:hAnsiTheme="minorHAnsi" w:cstheme="minorBidi"/>
                <w:color w:val="222222"/>
                <w:lang w:val="en-US"/>
              </w:rPr>
              <w:t>PLoS neglected tropical diseases</w:t>
            </w:r>
          </w:p>
          <w:p w:rsidR="00A35DF0" w:rsidRPr="00476DD6" w:rsidRDefault="00A35DF0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>- Psychiatry Res 2020 Association between schizophrenia and Toxoplasma gondii infection in Algeria. Amir Med Kezai et al.</w:t>
            </w:r>
          </w:p>
          <w:p w:rsidR="00A35DF0" w:rsidRPr="00476DD6" w:rsidRDefault="00476DD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>World Health Organization (WHO). Parasitic Zoonoses. Report of a WHO Expert Committee, with the Participation of FAO. Geneva: WHO; 1979. (Technical Report Series 637).</w:t>
            </w:r>
          </w:p>
          <w:p w:rsidR="00476DD6" w:rsidRDefault="00476DD6" w:rsidP="00476DD6">
            <w:pPr>
              <w:spacing w:after="0"/>
              <w:jc w:val="both"/>
              <w:rPr>
                <w:rFonts w:asciiTheme="minorHAnsi" w:hAnsiTheme="minorHAnsi" w:cstheme="minorBidi"/>
                <w:rtl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 xml:space="preserve">World Health Organization (WHO). The Leishmaniases and Leishmania/HIV Co-infections. May 2000 [web page]. </w:t>
            </w:r>
          </w:p>
          <w:p w:rsidR="00A35DF0" w:rsidRPr="00476DD6" w:rsidRDefault="00476DD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 xml:space="preserve">World Health Organization (WHO). Parasitology of Malaria. Report of a WHO Scientific Group. Geneva: WHO; 1969. (Technical Report Series 433). </w:t>
            </w:r>
          </w:p>
          <w:p w:rsidR="00A35DF0" w:rsidRPr="00476DD6" w:rsidRDefault="00476DD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>World Health Organization (WHO). Parasitic Zoonoses. Report of a WHO Expert Committee with the Participation of FAO. Geneva: WHO; 1979. (Technical Report Series 637)</w:t>
            </w:r>
          </w:p>
          <w:p w:rsidR="00A35DF0" w:rsidRPr="00476DD6" w:rsidRDefault="00476DD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>World Health Organization (WHO). Intestinal Protozoan and Helminthic Infections. Report of a WHO Scientific Group. Geneva: WHO; 1981. (Technical Report Series 666.)</w:t>
            </w:r>
          </w:p>
          <w:p w:rsidR="00A35DF0" w:rsidRPr="00476DD6" w:rsidRDefault="00476DD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>World Health Organization (WHO). Schistosomiasis. [Web page]. Available at www.who.int/ctd/schisto/index.html. Accessed 14 February 2003</w:t>
            </w:r>
          </w:p>
          <w:p w:rsidR="00A35DF0" w:rsidRPr="00476DD6" w:rsidRDefault="00476DD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>Overgaauw, P.A. Aspects of Toxocara epidemiology: Human toxocarosis. Crit Rev Microbiol 23(3):215–231, 1997.</w:t>
            </w:r>
          </w:p>
          <w:p w:rsidR="00A35DF0" w:rsidRPr="00476DD6" w:rsidRDefault="00476DD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>World Health Organization (WHO). Parasitic Zoonoses. Report of a WHO Expert Committee, with the Participation of FAO. Geneva: WHO; 1979. (Technical Report Series 637).</w:t>
            </w:r>
          </w:p>
          <w:p w:rsidR="00A35DF0" w:rsidRPr="00476DD6" w:rsidRDefault="00476DD6" w:rsidP="00476DD6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="00A35DF0" w:rsidRPr="00476DD6">
              <w:rPr>
                <w:rFonts w:asciiTheme="minorHAnsi" w:hAnsiTheme="minorHAnsi" w:cstheme="minorBidi"/>
                <w:lang w:val="en-US"/>
              </w:rPr>
              <w:t>Soulsby, E.J.L. Helminths, Arthropods and Protozoa of Domesticated Animals, 7th ed. Philadelphia: Lea &amp; Febiger; 1982</w:t>
            </w:r>
          </w:p>
          <w:p w:rsidR="005F6BBF" w:rsidRPr="00476DD6" w:rsidRDefault="005F6BBF" w:rsidP="00476DD6">
            <w:pPr>
              <w:spacing w:after="0"/>
              <w:jc w:val="both"/>
              <w:rPr>
                <w:rFonts w:asciiTheme="minorHAnsi" w:hAnsiTheme="minorHAnsi" w:cstheme="minorBidi"/>
              </w:rPr>
            </w:pPr>
          </w:p>
        </w:tc>
      </w:tr>
      <w:tr w:rsidR="002D37C5" w:rsidRPr="00774337" w:rsidTr="00476DD6">
        <w:tc>
          <w:tcPr>
            <w:tcW w:w="1328" w:type="dxa"/>
          </w:tcPr>
          <w:p w:rsidR="002D37C5" w:rsidRPr="00774337" w:rsidRDefault="002D37C5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:rsidR="002D37C5" w:rsidRPr="00774337" w:rsidRDefault="002D37C5" w:rsidP="00774337">
            <w:pPr>
              <w:spacing w:after="0" w:line="240" w:lineRule="auto"/>
            </w:pPr>
          </w:p>
        </w:tc>
        <w:tc>
          <w:tcPr>
            <w:tcW w:w="7852" w:type="dxa"/>
          </w:tcPr>
          <w:p w:rsidR="002D37C5" w:rsidRDefault="00A35DF0" w:rsidP="00476DD6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2D37C5">
              <w:rPr>
                <w:rFonts w:eastAsia="Times New Roman"/>
              </w:rPr>
              <w:t>ANOFEL (2014). Ascaridiose. Association Française des Enseignants de Parasitologie et Mycologie</w:t>
            </w:r>
          </w:p>
          <w:p w:rsidR="00A35DF0" w:rsidRDefault="00A35DF0" w:rsidP="00E05FB6">
            <w:pPr>
              <w:spacing w:after="0" w:line="240" w:lineRule="auto"/>
            </w:pPr>
            <w:r>
              <w:t>- Cours de Parasitologie générale sous forme PDF et PPT en français et en Anglais  (M. Bounechada  et Ayadi O. UFASETIF1)</w:t>
            </w:r>
          </w:p>
          <w:p w:rsidR="00A35DF0" w:rsidRDefault="00A35DF0" w:rsidP="00476DD6">
            <w:pPr>
              <w:spacing w:after="0" w:line="240" w:lineRule="auto"/>
            </w:pPr>
            <w:r>
              <w:t xml:space="preserve">- </w:t>
            </w:r>
            <w:r w:rsidR="00476DD6">
              <w:t>Parasitologie</w:t>
            </w:r>
            <w:r>
              <w:t xml:space="preserve"> générale  ( Bakki A. C. OPU, Alger) en Arabe</w:t>
            </w:r>
          </w:p>
          <w:p w:rsidR="00A35DF0" w:rsidRDefault="00A35DF0" w:rsidP="00476DD6">
            <w:pPr>
              <w:spacing w:after="0" w:line="240" w:lineRule="auto"/>
            </w:pPr>
            <w:r>
              <w:lastRenderedPageBreak/>
              <w:t xml:space="preserve">-  Cours de parasitologie.  Fred  R. Opperdoes.  Univ. Catholique de Louvain. </w:t>
            </w:r>
            <w:r w:rsidR="00476DD6">
              <w:t>B</w:t>
            </w:r>
            <w:r>
              <w:t>elgique</w:t>
            </w:r>
          </w:p>
          <w:p w:rsidR="002D37C5" w:rsidRPr="00774337" w:rsidRDefault="00A35DF0" w:rsidP="00476DD6">
            <w:pPr>
              <w:spacing w:after="0" w:line="240" w:lineRule="auto"/>
            </w:pPr>
            <w:r>
              <w:t>- Cours zoonoses sous forme PDF et PPT (M.Bounechada UFASETIF1)</w:t>
            </w:r>
          </w:p>
        </w:tc>
      </w:tr>
      <w:tr w:rsidR="002D37C5" w:rsidRPr="002D37C5" w:rsidTr="00476DD6">
        <w:tc>
          <w:tcPr>
            <w:tcW w:w="1328" w:type="dxa"/>
          </w:tcPr>
          <w:p w:rsidR="002D37C5" w:rsidRPr="00774337" w:rsidRDefault="002D37C5" w:rsidP="00774337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>مواقع الواب</w:t>
            </w:r>
          </w:p>
          <w:p w:rsidR="002D37C5" w:rsidRPr="00774337" w:rsidRDefault="002D37C5" w:rsidP="00774337">
            <w:pPr>
              <w:spacing w:after="0" w:line="240" w:lineRule="auto"/>
            </w:pPr>
          </w:p>
        </w:tc>
        <w:tc>
          <w:tcPr>
            <w:tcW w:w="7852" w:type="dxa"/>
          </w:tcPr>
          <w:p w:rsidR="002D37C5" w:rsidRDefault="002D37C5" w:rsidP="00DD61E3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http://campus.cerimes.fr/parasitologie/enseignement/parasitologie/site/html/3.html) 2022.</w:t>
            </w:r>
          </w:p>
          <w:p w:rsidR="002D37C5" w:rsidRPr="005C5203" w:rsidRDefault="002D37C5" w:rsidP="002D37C5">
            <w:pPr>
              <w:pStyle w:val="Paragraphedeliste"/>
              <w:numPr>
                <w:ilvl w:val="0"/>
                <w:numId w:val="17"/>
              </w:numPr>
              <w:spacing w:after="0" w:line="240" w:lineRule="auto"/>
            </w:pPr>
          </w:p>
        </w:tc>
      </w:tr>
    </w:tbl>
    <w:p w:rsidR="009B73C9" w:rsidRDefault="00FC5E8D" w:rsidP="00E05FB6">
      <w:pPr>
        <w:tabs>
          <w:tab w:val="left" w:pos="3426"/>
        </w:tabs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B20846" wp14:editId="54F46A80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B20846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5FB6">
        <w:tab/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C4048"/>
    <w:multiLevelType w:val="hybridMultilevel"/>
    <w:tmpl w:val="4FD64D3E"/>
    <w:lvl w:ilvl="0" w:tplc="640E0418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D2"/>
    <w:rsid w:val="00017353"/>
    <w:rsid w:val="000371C0"/>
    <w:rsid w:val="000511E1"/>
    <w:rsid w:val="000A2139"/>
    <w:rsid w:val="000C19B5"/>
    <w:rsid w:val="000C63FC"/>
    <w:rsid w:val="000D1B96"/>
    <w:rsid w:val="00101980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22991"/>
    <w:rsid w:val="00236309"/>
    <w:rsid w:val="00277B9C"/>
    <w:rsid w:val="0029353E"/>
    <w:rsid w:val="002A2A2A"/>
    <w:rsid w:val="002B378B"/>
    <w:rsid w:val="002C67E7"/>
    <w:rsid w:val="002D07C3"/>
    <w:rsid w:val="002D37C5"/>
    <w:rsid w:val="00323CE6"/>
    <w:rsid w:val="00333F0C"/>
    <w:rsid w:val="0034159D"/>
    <w:rsid w:val="0036605F"/>
    <w:rsid w:val="003C1A49"/>
    <w:rsid w:val="003C7D42"/>
    <w:rsid w:val="003E5702"/>
    <w:rsid w:val="003F1728"/>
    <w:rsid w:val="00406172"/>
    <w:rsid w:val="0042399D"/>
    <w:rsid w:val="004331A8"/>
    <w:rsid w:val="004455E1"/>
    <w:rsid w:val="00457208"/>
    <w:rsid w:val="00476DD6"/>
    <w:rsid w:val="004923C2"/>
    <w:rsid w:val="004A3421"/>
    <w:rsid w:val="004A6397"/>
    <w:rsid w:val="004B7088"/>
    <w:rsid w:val="004D05ED"/>
    <w:rsid w:val="004F77EE"/>
    <w:rsid w:val="005307B2"/>
    <w:rsid w:val="00595FC4"/>
    <w:rsid w:val="005C5203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92FA2"/>
    <w:rsid w:val="006B258A"/>
    <w:rsid w:val="006B2CDF"/>
    <w:rsid w:val="006B4A37"/>
    <w:rsid w:val="006D0532"/>
    <w:rsid w:val="006D4F29"/>
    <w:rsid w:val="006E6096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25847"/>
    <w:rsid w:val="008631EA"/>
    <w:rsid w:val="00897F09"/>
    <w:rsid w:val="008A5F23"/>
    <w:rsid w:val="008B3A4E"/>
    <w:rsid w:val="008C6A18"/>
    <w:rsid w:val="008C6E60"/>
    <w:rsid w:val="008E3982"/>
    <w:rsid w:val="008E67C3"/>
    <w:rsid w:val="008F297C"/>
    <w:rsid w:val="008F2FE9"/>
    <w:rsid w:val="008F7725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05DB1"/>
    <w:rsid w:val="00A274BD"/>
    <w:rsid w:val="00A332DF"/>
    <w:rsid w:val="00A35DF0"/>
    <w:rsid w:val="00A51AD1"/>
    <w:rsid w:val="00A54588"/>
    <w:rsid w:val="00A55690"/>
    <w:rsid w:val="00A56080"/>
    <w:rsid w:val="00AA2B89"/>
    <w:rsid w:val="00AB6A9F"/>
    <w:rsid w:val="00AC718F"/>
    <w:rsid w:val="00AD5FD9"/>
    <w:rsid w:val="00AE28C0"/>
    <w:rsid w:val="00B109A7"/>
    <w:rsid w:val="00B84406"/>
    <w:rsid w:val="00BD008E"/>
    <w:rsid w:val="00BD3330"/>
    <w:rsid w:val="00BE6AF2"/>
    <w:rsid w:val="00BE7223"/>
    <w:rsid w:val="00BF1D48"/>
    <w:rsid w:val="00C61DA5"/>
    <w:rsid w:val="00C722BB"/>
    <w:rsid w:val="00C85F25"/>
    <w:rsid w:val="00CD0552"/>
    <w:rsid w:val="00CD0F40"/>
    <w:rsid w:val="00CF6046"/>
    <w:rsid w:val="00CF74BB"/>
    <w:rsid w:val="00D144DB"/>
    <w:rsid w:val="00D14FFF"/>
    <w:rsid w:val="00D4787E"/>
    <w:rsid w:val="00D75F05"/>
    <w:rsid w:val="00DB1B06"/>
    <w:rsid w:val="00E03611"/>
    <w:rsid w:val="00E043A8"/>
    <w:rsid w:val="00E04AFD"/>
    <w:rsid w:val="00E05FB6"/>
    <w:rsid w:val="00E27395"/>
    <w:rsid w:val="00E30CE9"/>
    <w:rsid w:val="00E41592"/>
    <w:rsid w:val="00E73AA9"/>
    <w:rsid w:val="00EB314C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E60471-82E0-4623-B214-E83B66DEB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E73AA9"/>
    <w:rPr>
      <w:color w:val="605E5C"/>
      <w:shd w:val="clear" w:color="auto" w:fill="E1DFDD"/>
    </w:rPr>
  </w:style>
  <w:style w:type="paragraph" w:styleId="PrformatHTML">
    <w:name w:val="HTML Preformatted"/>
    <w:basedOn w:val="Normal"/>
    <w:link w:val="PrformatHTMLCar"/>
    <w:uiPriority w:val="99"/>
    <w:unhideWhenUsed/>
    <w:rsid w:val="0049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4923C2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492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journals.plos.org/plosntds/article?id=10.1371/journal.pntd.0008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unechadam@yahoo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3AD7B-B535-423A-B1D1-7FC40D93A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</TotalTime>
  <Pages>4</Pages>
  <Words>988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Mustapha</cp:lastModifiedBy>
  <cp:revision>2</cp:revision>
  <cp:lastPrinted>2023-02-19T12:06:00Z</cp:lastPrinted>
  <dcterms:created xsi:type="dcterms:W3CDTF">2026-07-12T22:36:00Z</dcterms:created>
  <dcterms:modified xsi:type="dcterms:W3CDTF">2026-07-12T22:36:00Z</dcterms:modified>
</cp:coreProperties>
</file>